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1DC" w:rsidRDefault="00A10CA3" w:rsidP="00A10CA3">
      <w:pPr>
        <w:pStyle w:val="Docketnumber"/>
        <w:spacing w:after="360"/>
      </w:pPr>
      <w:bookmarkStart w:id="0" w:name="_GoBack"/>
      <w:bookmarkEnd w:id="0"/>
      <w:r>
        <w:t xml:space="preserve">DOCKET NO. </w:t>
      </w:r>
      <w:r w:rsidR="002B46EB">
        <w:t>484</w:t>
      </w:r>
      <w:r w:rsidR="004646FE">
        <w:t>72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4646FE">
            <w:pPr>
              <w:pStyle w:val="Docketstyle"/>
            </w:pPr>
            <w:r w:rsidRPr="003B69F4">
              <w:t xml:space="preserve">PETITION TO REVOKE </w:t>
            </w:r>
            <w:r w:rsidR="004646FE">
              <w:t>LANCEWOOD WATER SUPPLY CORPORATION</w:t>
            </w:r>
            <w:r w:rsidR="001475C6">
              <w:t>’S</w:t>
            </w:r>
            <w:r w:rsidRPr="003B69F4">
              <w:t xml:space="preserve"> 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</w:p>
          <w:p w:rsidR="001475C6" w:rsidRDefault="001475C6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74776C" w:rsidP="0074776C">
      <w:pPr>
        <w:pStyle w:val="Titleoforder"/>
        <w:spacing w:before="360" w:after="240"/>
      </w:pPr>
      <w:r w:rsidRPr="00805B65">
        <w:t>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r w:rsidR="004646FE">
        <w:rPr>
          <w:szCs w:val="22"/>
        </w:rPr>
        <w:t>Lancewood Water Supply Corporation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4646FE">
        <w:t>Lancewood WSC</w:t>
      </w:r>
      <w:r w:rsidR="007D5263">
        <w:t>’s</w:t>
      </w:r>
      <w:r w:rsidRPr="00805B65">
        <w:t xml:space="preserve"> </w:t>
      </w:r>
      <w:r w:rsidRPr="00805B65">
        <w:rPr>
          <w:szCs w:val="22"/>
        </w:rPr>
        <w:t xml:space="preserve">CCN number </w:t>
      </w:r>
      <w:r w:rsidR="004646FE">
        <w:rPr>
          <w:szCs w:val="22"/>
        </w:rPr>
        <w:t>10352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4646FE" w:rsidP="0074776C">
      <w:pPr>
        <w:pStyle w:val="FOFNumbered"/>
      </w:pPr>
      <w:r>
        <w:t>Lancewood WSC</w:t>
      </w:r>
      <w:r w:rsidR="0074776C" w:rsidRPr="00805B65">
        <w:t xml:space="preserve"> is registered with the Texas secretary of state as a </w:t>
      </w:r>
      <w:r w:rsidR="00EC64FA">
        <w:t>domestic nonprofit corporation</w:t>
      </w:r>
      <w:r w:rsidR="0074776C" w:rsidRPr="00805B65">
        <w:t xml:space="preserve"> under file number </w:t>
      </w:r>
      <w:r w:rsidR="00EC64FA">
        <w:t>22219601</w:t>
      </w:r>
      <w:r w:rsidR="0074776C" w:rsidRPr="00805B65">
        <w:t>.</w:t>
      </w:r>
    </w:p>
    <w:p w:rsidR="0074776C" w:rsidRPr="00805B65" w:rsidRDefault="004646FE" w:rsidP="0074776C">
      <w:pPr>
        <w:pStyle w:val="FOFNumbered"/>
      </w:pPr>
      <w:r>
        <w:t>Lancewood WSC</w:t>
      </w:r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10352</w:t>
      </w:r>
      <w:r w:rsidR="0074776C" w:rsidRPr="00805B65">
        <w:t xml:space="preserve"> in </w:t>
      </w:r>
      <w:r>
        <w:t>Angelina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</w:t>
      </w:r>
      <w:r w:rsidR="001475C6">
        <w:t>8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 w:rsidR="004646FE">
        <w:t>Lancewood WSC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4646FE">
        <w:t>Lancewood WSC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24.245(i)(1)(A)</w:t>
      </w:r>
      <w:r>
        <w:t xml:space="preserve">  (</w:t>
      </w:r>
      <w:r w:rsidRPr="00217686">
        <w:rPr>
          <w:i/>
        </w:rPr>
        <w:t>formerly</w:t>
      </w:r>
      <w:r>
        <w:t xml:space="preserve"> § 24.113(i)(1)(A))</w:t>
      </w:r>
      <w:r w:rsidRPr="00805B65">
        <w:t>.</w:t>
      </w:r>
    </w:p>
    <w:p w:rsidR="0074776C" w:rsidRDefault="004646FE" w:rsidP="0074776C">
      <w:pPr>
        <w:pStyle w:val="FOFNumbered"/>
      </w:pPr>
      <w:r>
        <w:t>Lancewood WSC’s CCN was issued in 1979</w:t>
      </w:r>
      <w:r w:rsidR="0074776C" w:rsidRPr="00805B65">
        <w:t>.</w:t>
      </w:r>
    </w:p>
    <w:p w:rsidR="0074776C" w:rsidRDefault="004646FE" w:rsidP="0074776C">
      <w:pPr>
        <w:pStyle w:val="FOFNumbered"/>
      </w:pPr>
      <w:r>
        <w:t>Lancewood WSC</w:t>
      </w:r>
      <w:r w:rsidR="00EF7004">
        <w:t xml:space="preserve"> is now listed as DEAD BY ME on </w:t>
      </w:r>
      <w:r w:rsidR="0074776C" w:rsidRPr="00805B65">
        <w:t>the Texas secretary of state</w:t>
      </w:r>
      <w:r w:rsidR="00EF7004">
        <w:t>’s website.</w:t>
      </w:r>
      <w:r w:rsidR="0074776C" w:rsidRPr="00805B65">
        <w:t xml:space="preserve"> </w:t>
      </w:r>
    </w:p>
    <w:p w:rsidR="0074776C" w:rsidRPr="00805B65" w:rsidRDefault="0074776C" w:rsidP="0074776C">
      <w:pPr>
        <w:pStyle w:val="FOFNumbered"/>
      </w:pPr>
      <w:r w:rsidRPr="00805B65">
        <w:lastRenderedPageBreak/>
        <w:t xml:space="preserve">The Commission’s records indicate that </w:t>
      </w:r>
      <w:r w:rsidR="004646FE">
        <w:t>Lancewood WSC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4646FE" w:rsidP="0074776C">
      <w:pPr>
        <w:pStyle w:val="FOFNumbered"/>
      </w:pPr>
      <w:r>
        <w:t>Lancewood WSC</w:t>
      </w:r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 w:rsidR="004646FE">
        <w:t>Lancewood WSC</w:t>
      </w:r>
      <w:r w:rsidRPr="00805B65">
        <w:t>’s address as:</w:t>
      </w:r>
      <w:r w:rsidR="00EF7004">
        <w:t xml:space="preserve"> PO Box 3001, </w:t>
      </w:r>
      <w:r w:rsidR="00EC64FA">
        <w:t>Hudson</w:t>
      </w:r>
      <w:r w:rsidR="001475C6">
        <w:t>,</w:t>
      </w:r>
      <w:r w:rsidRPr="00805B65">
        <w:t xml:space="preserve"> Texas 7</w:t>
      </w:r>
      <w:r w:rsidR="00EC64FA">
        <w:t>5901</w:t>
      </w:r>
      <w:r w:rsidRPr="00805B65">
        <w:t>.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</w:t>
      </w:r>
      <w:r w:rsidR="001475C6">
        <w:t>8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 w:rsidR="004646FE">
        <w:t>Lancewood WSC</w:t>
      </w:r>
      <w:r w:rsidRPr="00805B65">
        <w:t xml:space="preserve"> as shown in the Commission’s records; and (b) the address for </w:t>
      </w:r>
      <w:r w:rsidR="004646FE">
        <w:t>Lancewood WSC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4646FE">
        <w:t>Lancewood WSC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6F7383" w:rsidRDefault="006F7383" w:rsidP="00EB2AE9">
      <w:pPr>
        <w:pStyle w:val="Heading7"/>
        <w:numPr>
          <w:ilvl w:val="6"/>
          <w:numId w:val="2"/>
        </w:numPr>
      </w:pPr>
      <w:r>
        <w:t>Evidentiary Record</w:t>
      </w:r>
    </w:p>
    <w:p w:rsidR="006F7383" w:rsidRPr="008F4EAA" w:rsidRDefault="006F7383" w:rsidP="00EB2AE9">
      <w:pPr>
        <w:pStyle w:val="FOFNumbered"/>
      </w:pPr>
      <w:r>
        <w:t xml:space="preserve">In Order No. 3 issued on August 14, 2019, the administrative law judge admitted, as evidence in the record of this proceeding, the </w:t>
      </w:r>
      <w:r w:rsidRPr="00C75472">
        <w:t>affidavit of Tasha Lopez and the documents that are attached to Ms.</w:t>
      </w:r>
      <w:r>
        <w:t> </w:t>
      </w:r>
      <w:r w:rsidRPr="00C75472">
        <w:t xml:space="preserve">Lopez’s affidavit, marked as </w:t>
      </w:r>
      <w:r>
        <w:t>Attachment Two</w:t>
      </w:r>
      <w:r w:rsidRPr="00C75472">
        <w:t xml:space="preserve"> to Commission Staff’s </w:t>
      </w:r>
      <w:r w:rsidRPr="001016BA">
        <w:t>response t</w:t>
      </w:r>
      <w:r w:rsidRPr="00F36048">
        <w:t xml:space="preserve">o Order No. 1 and </w:t>
      </w:r>
      <w:r w:rsidRPr="00C75472">
        <w:t xml:space="preserve">motion for entry of </w:t>
      </w:r>
      <w:r>
        <w:t xml:space="preserve">a </w:t>
      </w:r>
      <w:r w:rsidRPr="00C75472">
        <w:t xml:space="preserve">default order filed on </w:t>
      </w:r>
      <w:r>
        <w:t>August 17, 2018.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475C6">
        <w:t>August 17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4646FE">
        <w:t>Lancewood WSC</w:t>
      </w:r>
      <w:r w:rsidRPr="00805B65">
        <w:t xml:space="preserve"> 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4646FE">
        <w:t>Lancewood WSC</w:t>
      </w:r>
      <w:r w:rsidRPr="00805B65">
        <w:t>.</w:t>
      </w:r>
    </w:p>
    <w:p w:rsidR="0074776C" w:rsidRPr="00805B65" w:rsidRDefault="004646FE" w:rsidP="0074776C">
      <w:pPr>
        <w:pStyle w:val="FOFNumbered"/>
      </w:pPr>
      <w:r>
        <w:lastRenderedPageBreak/>
        <w:t>Lancewood WSC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4646FE" w:rsidP="0074776C">
      <w:pPr>
        <w:pStyle w:val="FOFNumbered"/>
      </w:pPr>
      <w:r>
        <w:t>Lancewood WSC</w:t>
      </w:r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4646FE" w:rsidP="0074776C">
      <w:pPr>
        <w:pStyle w:val="COLNumbered"/>
      </w:pPr>
      <w:r>
        <w:t>Lancewood WSC</w:t>
      </w:r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4646FE">
        <w:t>10352</w:t>
      </w:r>
      <w:r w:rsidRPr="00805B65">
        <w:t xml:space="preserve">, </w:t>
      </w:r>
      <w:r w:rsidR="004646FE">
        <w:t>Lancewood WSC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4646FE">
        <w:t>Lancewood WSC</w:t>
      </w:r>
      <w:r w:rsidRPr="00805B65">
        <w:t xml:space="preserve"> is no longer providing and is incapable of providing continuous and adequate service in the area covered by its CCN in violation of TWC § 13.250 and 16</w:t>
      </w:r>
      <w:r w:rsidR="00303733">
        <w:t> </w:t>
      </w:r>
      <w:r w:rsidRPr="00805B65">
        <w:t>TAC § 24.247, the Commission is entitled to revoke the CCN under TWC §</w:t>
      </w:r>
      <w:r w:rsidR="00303733">
        <w:t> </w:t>
      </w:r>
      <w:r w:rsidRPr="00805B65">
        <w:t>13.254(a)(1) and 16 TAC § 24.245(i)(1)(A).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4646FE">
        <w:t>Lancewood WSC</w:t>
      </w:r>
      <w:r w:rsidRPr="00805B65">
        <w:t xml:space="preserve"> in compliance with 16 TAC §§ 22.54 and 22.183, and Texas Government Code § 2001.054. </w:t>
      </w:r>
    </w:p>
    <w:p w:rsidR="00340208" w:rsidRDefault="004646FE" w:rsidP="00EB2AE9">
      <w:pPr>
        <w:pStyle w:val="COLNumbered"/>
      </w:pPr>
      <w:r>
        <w:t>Lancewood WSC</w:t>
      </w:r>
      <w:r w:rsidR="0074776C" w:rsidRPr="00805B65">
        <w:t>’s failure to request a hearing within 30 days of the notice of an opportunity for a hearing qualifies this proceeding for disposition by default under 16 TAC § 22.183.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6C236B" w:rsidRDefault="006C236B" w:rsidP="006C236B">
      <w:pPr>
        <w:pStyle w:val="OrderingParagraph"/>
      </w:pPr>
      <w:r>
        <w:t xml:space="preserve">The Commission </w:t>
      </w:r>
      <w:r w:rsidR="00A250B4">
        <w:t>d</w:t>
      </w:r>
      <w:r>
        <w:t>eems the allegations in Commission Staff’s petition as true.</w:t>
      </w:r>
    </w:p>
    <w:p w:rsidR="006C236B" w:rsidRDefault="006C236B" w:rsidP="006C236B">
      <w:pPr>
        <w:pStyle w:val="OrderingParagraph"/>
      </w:pPr>
      <w:r>
        <w:t>The Commission takes official notice of its records that contain the address of Lancewood WSC.</w:t>
      </w:r>
    </w:p>
    <w:p w:rsidR="0074776C" w:rsidRPr="00805B65" w:rsidRDefault="0074776C" w:rsidP="006C236B">
      <w:pPr>
        <w:pStyle w:val="OrderingParagraph"/>
      </w:pPr>
      <w:r w:rsidRPr="00805B65">
        <w:t xml:space="preserve">The motion for default is granted and </w:t>
      </w:r>
      <w:r w:rsidR="004646FE">
        <w:t>Lancewood WSC</w:t>
      </w:r>
      <w:r w:rsidRPr="00805B65">
        <w:t xml:space="preserve">’s CCN number </w:t>
      </w:r>
      <w:r w:rsidR="004646FE">
        <w:t>10352</w:t>
      </w:r>
      <w:r w:rsidRPr="00805B65">
        <w:t xml:space="preserve"> is revoked.</w:t>
      </w:r>
    </w:p>
    <w:p w:rsidR="006F7383" w:rsidRPr="00EB2AE9" w:rsidRDefault="006F7383" w:rsidP="0074776C">
      <w:pPr>
        <w:pStyle w:val="OrderingParagraph"/>
      </w:pPr>
      <w:r>
        <w:lastRenderedPageBreak/>
        <w:t>The Commission directs Commission Staff to update its records accordingly</w:t>
      </w:r>
      <w:r>
        <w:rPr>
          <w:snapToGrid/>
        </w:rPr>
        <w:t>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EB2AE9">
        <w:rPr>
          <w:noProof/>
          <w:sz w:val="16"/>
          <w:szCs w:val="16"/>
        </w:rPr>
        <w:t>q:\cadm\orders\final\48000\48472 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</w:t>
    </w:r>
    <w:r w:rsidR="004646FE">
      <w:t>72</w:t>
    </w:r>
    <w:r>
      <w:tab/>
    </w:r>
    <w:r w:rsidR="00143243">
      <w:t xml:space="preserve">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250B4">
      <w:rPr>
        <w:noProof/>
      </w:rPr>
      <w:t>3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A250B4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attachedTemplate r:id="rId1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834"/>
    <w:rsid w:val="00044459"/>
    <w:rsid w:val="00074012"/>
    <w:rsid w:val="000A2434"/>
    <w:rsid w:val="000E5DBE"/>
    <w:rsid w:val="001144BA"/>
    <w:rsid w:val="001169CA"/>
    <w:rsid w:val="00143243"/>
    <w:rsid w:val="001475C6"/>
    <w:rsid w:val="00160DCD"/>
    <w:rsid w:val="001700D0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80472"/>
    <w:rsid w:val="002B46EB"/>
    <w:rsid w:val="00303733"/>
    <w:rsid w:val="00310FFC"/>
    <w:rsid w:val="00312838"/>
    <w:rsid w:val="00340208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5702D"/>
    <w:rsid w:val="00461878"/>
    <w:rsid w:val="004646FE"/>
    <w:rsid w:val="00466C5D"/>
    <w:rsid w:val="004708B4"/>
    <w:rsid w:val="004E082A"/>
    <w:rsid w:val="00513CF3"/>
    <w:rsid w:val="00526AFD"/>
    <w:rsid w:val="005C3512"/>
    <w:rsid w:val="006059F4"/>
    <w:rsid w:val="00614FC5"/>
    <w:rsid w:val="0062202F"/>
    <w:rsid w:val="00673A72"/>
    <w:rsid w:val="00677B5E"/>
    <w:rsid w:val="006C236B"/>
    <w:rsid w:val="006F7383"/>
    <w:rsid w:val="00727DF6"/>
    <w:rsid w:val="00740E0F"/>
    <w:rsid w:val="0074776C"/>
    <w:rsid w:val="0075156C"/>
    <w:rsid w:val="007572FC"/>
    <w:rsid w:val="007D5263"/>
    <w:rsid w:val="0080046C"/>
    <w:rsid w:val="00804F8B"/>
    <w:rsid w:val="0084082C"/>
    <w:rsid w:val="00871C00"/>
    <w:rsid w:val="008738BF"/>
    <w:rsid w:val="00876BBD"/>
    <w:rsid w:val="008909E8"/>
    <w:rsid w:val="008C24A7"/>
    <w:rsid w:val="008D1724"/>
    <w:rsid w:val="009453FA"/>
    <w:rsid w:val="009727E0"/>
    <w:rsid w:val="00974FF9"/>
    <w:rsid w:val="009B0C00"/>
    <w:rsid w:val="009C1919"/>
    <w:rsid w:val="00A035EA"/>
    <w:rsid w:val="00A10CA3"/>
    <w:rsid w:val="00A11FAE"/>
    <w:rsid w:val="00A250B4"/>
    <w:rsid w:val="00A27121"/>
    <w:rsid w:val="00A40798"/>
    <w:rsid w:val="00A87082"/>
    <w:rsid w:val="00AC6B2B"/>
    <w:rsid w:val="00AE5EBD"/>
    <w:rsid w:val="00B158BD"/>
    <w:rsid w:val="00B22348"/>
    <w:rsid w:val="00B43C4F"/>
    <w:rsid w:val="00B66D6C"/>
    <w:rsid w:val="00B71CA8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321DF"/>
    <w:rsid w:val="00D451DC"/>
    <w:rsid w:val="00D706B4"/>
    <w:rsid w:val="00E05BF0"/>
    <w:rsid w:val="00E55E83"/>
    <w:rsid w:val="00E76D7C"/>
    <w:rsid w:val="00EA7C1B"/>
    <w:rsid w:val="00EB2AE9"/>
    <w:rsid w:val="00EB3FB6"/>
    <w:rsid w:val="00EC64FA"/>
    <w:rsid w:val="00ED04FC"/>
    <w:rsid w:val="00EE0F1C"/>
    <w:rsid w:val="00EE5DDA"/>
    <w:rsid w:val="00EF7004"/>
    <w:rsid w:val="00F062F6"/>
    <w:rsid w:val="00F72B32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7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F7860-2CDC-4268-9BEC-35B1430F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Hicks, Ruby</cp:lastModifiedBy>
  <cp:revision>4</cp:revision>
  <cp:lastPrinted>2019-07-22T20:23:00Z</cp:lastPrinted>
  <dcterms:created xsi:type="dcterms:W3CDTF">2019-08-28T21:13:00Z</dcterms:created>
  <dcterms:modified xsi:type="dcterms:W3CDTF">2019-08-29T14:52:00Z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